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917" w:rsidRDefault="00A84917" w:rsidP="00A84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PYE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A84917" w:rsidRDefault="00A84917" w:rsidP="00A84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Freethorpe, Norfolk. Smith.</w:t>
      </w:r>
    </w:p>
    <w:p w:rsidR="00A84917" w:rsidRDefault="00A84917" w:rsidP="00A84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917" w:rsidRDefault="00A84917" w:rsidP="00A84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917" w:rsidRDefault="00A84917" w:rsidP="00A84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Moins(q.v.) brought a plaint of trespass, taking goods and </w:t>
      </w:r>
    </w:p>
    <w:p w:rsidR="00A84917" w:rsidRDefault="00A84917" w:rsidP="00A84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overturning a cart against him, John Hampton of Freethorpe(q.v.), </w:t>
      </w:r>
    </w:p>
    <w:p w:rsidR="00A84917" w:rsidRDefault="00A84917" w:rsidP="00A84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Robert Doraunt of Limpenhoe(q.v.) and John Pye of Yarmouth(q.v.).</w:t>
      </w:r>
    </w:p>
    <w:p w:rsidR="00A84917" w:rsidRDefault="00A84917" w:rsidP="00A84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A84917" w:rsidRDefault="00A84917" w:rsidP="00A84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917" w:rsidRDefault="00A84917" w:rsidP="00A84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4917" w:rsidRDefault="00A84917" w:rsidP="00A84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917" w:rsidRDefault="00A84917" w:rsidP="00564E3C">
      <w:pPr>
        <w:spacing w:after="0" w:line="240" w:lineRule="auto"/>
      </w:pPr>
      <w:r>
        <w:separator/>
      </w:r>
    </w:p>
  </w:endnote>
  <w:endnote w:type="continuationSeparator" w:id="0">
    <w:p w:rsidR="00A84917" w:rsidRDefault="00A8491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84917">
      <w:rPr>
        <w:rFonts w:ascii="Times New Roman" w:hAnsi="Times New Roman" w:cs="Times New Roman"/>
        <w:noProof/>
        <w:sz w:val="24"/>
        <w:szCs w:val="24"/>
      </w:rPr>
      <w:t>23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917" w:rsidRDefault="00A84917" w:rsidP="00564E3C">
      <w:pPr>
        <w:spacing w:after="0" w:line="240" w:lineRule="auto"/>
      </w:pPr>
      <w:r>
        <w:separator/>
      </w:r>
    </w:p>
  </w:footnote>
  <w:footnote w:type="continuationSeparator" w:id="0">
    <w:p w:rsidR="00A84917" w:rsidRDefault="00A8491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917"/>
    <w:rsid w:val="00372DC6"/>
    <w:rsid w:val="00564E3C"/>
    <w:rsid w:val="0064591D"/>
    <w:rsid w:val="00A8491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FBD5CE-CE70-407C-AA0E-F3CB21F68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849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2016-01-23T21:29:00Z</dcterms:created>
  <dcterms:modified xsi:type="dcterms:W3CDTF">2016-01-23T21:30:00Z</dcterms:modified>
</cp:coreProperties>
</file>